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9065F">
        <w:rPr>
          <w:rFonts w:ascii="Arial" w:hAnsi="Arial" w:cs="Arial"/>
          <w:b/>
          <w:caps/>
          <w:sz w:val="28"/>
          <w:szCs w:val="28"/>
        </w:rPr>
        <w:t>1483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39065F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065F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da árvore cujos galhos se encontram entrelaçados à rede elétrica na Rua Rosa Monteiro Lino, em frente ao nº 91, no Parque Meia Lua, neste </w:t>
            </w:r>
            <w:proofErr w:type="gramStart"/>
            <w:r w:rsidRPr="0039065F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39065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39065F" w:rsidRPr="0039065F">
        <w:rPr>
          <w:rFonts w:ascii="Arial" w:hAnsi="Arial" w:cs="Arial"/>
        </w:rPr>
        <w:t>à EDP - Bandeirante Energia S/A solicitando a poda da árvore cujos galhos se encontram entrelaçados à rede elétrica na Rua Rosa Monteiro Lino, em frente ao nº 91, no Parque Meia Lua, neste Município.</w:t>
      </w:r>
      <w:r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39065F">
        <w:rPr>
          <w:rFonts w:ascii="Arial" w:hAnsi="Arial" w:cs="Arial"/>
        </w:rPr>
        <w:t>a empresa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9065F">
        <w:rPr>
          <w:rFonts w:ascii="Arial" w:hAnsi="Arial" w:cs="Arial"/>
        </w:rPr>
        <w:t>19 de agosto de 2015.</w:t>
      </w:r>
    </w:p>
    <w:p w:rsidR="0039065F" w:rsidRDefault="0039065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9065F" w:rsidRDefault="0039065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9065F" w:rsidRDefault="0039065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9065F" w:rsidRPr="0039065F" w:rsidRDefault="0039065F" w:rsidP="0039065F">
      <w:pPr>
        <w:jc w:val="center"/>
        <w:rPr>
          <w:rFonts w:ascii="Arial" w:hAnsi="Arial"/>
          <w:b/>
          <w:smallCaps/>
        </w:rPr>
      </w:pPr>
      <w:r w:rsidRPr="0039065F">
        <w:rPr>
          <w:rFonts w:ascii="Arial" w:hAnsi="Arial"/>
          <w:b/>
          <w:smallCaps/>
        </w:rPr>
        <w:t>VALMIR DO PARQUE MEIA LUA</w:t>
      </w:r>
    </w:p>
    <w:p w:rsidR="0039065F" w:rsidRPr="0039065F" w:rsidRDefault="0039065F" w:rsidP="0039065F">
      <w:pPr>
        <w:jc w:val="center"/>
        <w:rPr>
          <w:rFonts w:ascii="Arial" w:hAnsi="Arial"/>
        </w:rPr>
      </w:pPr>
      <w:r w:rsidRPr="0039065F">
        <w:rPr>
          <w:rFonts w:ascii="Arial" w:hAnsi="Arial"/>
        </w:rPr>
        <w:t>Vereador – PSD</w:t>
      </w:r>
    </w:p>
    <w:sectPr w:rsidR="0039065F" w:rsidRPr="0039065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C0A" w:rsidRDefault="009D0C0A">
      <w:r>
        <w:separator/>
      </w:r>
    </w:p>
  </w:endnote>
  <w:endnote w:type="continuationSeparator" w:id="0">
    <w:p w:rsidR="009D0C0A" w:rsidRDefault="009D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C0A" w:rsidRDefault="009D0C0A">
      <w:r>
        <w:separator/>
      </w:r>
    </w:p>
  </w:footnote>
  <w:footnote w:type="continuationSeparator" w:id="0">
    <w:p w:rsidR="009D0C0A" w:rsidRDefault="009D0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065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0C0A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139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2015-08-17T13:58:00Z</dcterms:created>
  <dcterms:modified xsi:type="dcterms:W3CDTF">2015-08-17T13:58:00Z</dcterms:modified>
</cp:coreProperties>
</file>